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859F3" w14:textId="77777777" w:rsidR="00221E77" w:rsidRPr="00137630" w:rsidRDefault="00221E77" w:rsidP="00221E77">
      <w:pPr>
        <w:pStyle w:val="Arttitle"/>
        <w:rPr>
          <w:noProof w:val="0"/>
          <w:sz w:val="26"/>
          <w:szCs w:val="26"/>
          <w:lang w:val="ru-RU"/>
        </w:rPr>
      </w:pPr>
      <w:r w:rsidRPr="00137630">
        <w:rPr>
          <w:noProof w:val="0"/>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Pr="00137630">
        <w:rPr>
          <w:noProof w:val="0"/>
          <w:sz w:val="26"/>
          <w:szCs w:val="26"/>
          <w:lang w:val="ru-RU"/>
        </w:rPr>
        <w:br/>
        <w:t>в соответствии с Решением 482 Совета</w:t>
      </w:r>
    </w:p>
    <w:p w14:paraId="285FB032" w14:textId="7A0F57BB" w:rsidR="00221E77" w:rsidRPr="00E12116" w:rsidRDefault="00221E77" w:rsidP="00221E77">
      <w:pPr>
        <w:pStyle w:val="Normalaftertitle"/>
        <w:tabs>
          <w:tab w:val="clear" w:pos="1134"/>
          <w:tab w:val="left" w:pos="851"/>
        </w:tabs>
        <w:rPr>
          <w:sz w:val="22"/>
          <w:szCs w:val="22"/>
          <w:lang w:val="ru-RU"/>
        </w:rPr>
      </w:pPr>
      <w:r w:rsidRPr="00E12116">
        <w:rPr>
          <w:sz w:val="22"/>
          <w:szCs w:val="22"/>
          <w:lang w:val="ru-RU"/>
        </w:rPr>
        <w:t>1</w:t>
      </w:r>
      <w:r w:rsidRPr="00E12116">
        <w:rPr>
          <w:sz w:val="22"/>
          <w:szCs w:val="22"/>
          <w:lang w:val="ru-RU"/>
        </w:rPr>
        <w:tab/>
        <w:t xml:space="preserve">В положениях </w:t>
      </w:r>
      <w:proofErr w:type="spellStart"/>
      <w:r w:rsidRPr="00E12116">
        <w:rPr>
          <w:sz w:val="22"/>
          <w:szCs w:val="22"/>
          <w:lang w:val="ru-RU"/>
        </w:rPr>
        <w:t>пп</w:t>
      </w:r>
      <w:proofErr w:type="spellEnd"/>
      <w:r w:rsidRPr="00E12116">
        <w:rPr>
          <w:sz w:val="22"/>
          <w:szCs w:val="22"/>
          <w:lang w:val="ru-RU"/>
        </w:rPr>
        <w:t xml:space="preserve">. 9.2B.1 и 9.38.1 Статьи </w:t>
      </w:r>
      <w:r w:rsidRPr="00E12116">
        <w:rPr>
          <w:b/>
          <w:bCs/>
          <w:sz w:val="22"/>
          <w:szCs w:val="22"/>
          <w:lang w:val="ru-RU"/>
        </w:rPr>
        <w:t>9</w:t>
      </w:r>
      <w:r w:rsidRPr="00E12116">
        <w:rPr>
          <w:sz w:val="22"/>
          <w:szCs w:val="22"/>
          <w:lang w:val="ru-RU"/>
        </w:rPr>
        <w:t xml:space="preserve">, </w:t>
      </w:r>
      <w:r w:rsidR="001A54F3">
        <w:rPr>
          <w:sz w:val="22"/>
          <w:szCs w:val="22"/>
          <w:lang w:val="ru-RU"/>
        </w:rPr>
        <w:t xml:space="preserve">п. </w:t>
      </w:r>
      <w:r w:rsidRPr="00E12116">
        <w:rPr>
          <w:sz w:val="22"/>
          <w:szCs w:val="22"/>
          <w:lang w:val="ru-RU"/>
        </w:rPr>
        <w:t xml:space="preserve">A.11.6 Статьи </w:t>
      </w:r>
      <w:r w:rsidRPr="00E12116">
        <w:rPr>
          <w:b/>
          <w:bCs/>
          <w:sz w:val="22"/>
          <w:szCs w:val="22"/>
          <w:lang w:val="ru-RU"/>
        </w:rPr>
        <w:t>11</w:t>
      </w:r>
      <w:r w:rsidRPr="00E12116">
        <w:rPr>
          <w:sz w:val="22"/>
          <w:szCs w:val="22"/>
          <w:lang w:val="ru-RU"/>
        </w:rPr>
        <w:t xml:space="preserve">, примечаниях 7 к § 4.1.5, 8 к § 4.1.15, 16 к § 4.2.8, 17 к § 4.2.19, 18 к заголовку Статьи 5 Приложения </w:t>
      </w:r>
      <w:r w:rsidRPr="00E12116">
        <w:rPr>
          <w:b/>
          <w:bCs/>
          <w:sz w:val="22"/>
          <w:szCs w:val="22"/>
          <w:lang w:val="ru-RU"/>
        </w:rPr>
        <w:t>30</w:t>
      </w:r>
      <w:r w:rsidRPr="00E12116">
        <w:rPr>
          <w:sz w:val="22"/>
          <w:szCs w:val="22"/>
          <w:lang w:val="ru-RU"/>
        </w:rPr>
        <w:t xml:space="preserve">, примечаниях 9 к § 4.1.5, 10 к § 4.1.15, 19 к § 4.2.8, 20 к § 4.2.19, 22 к заголовку Статьи 5 Приложения </w:t>
      </w:r>
      <w:r w:rsidRPr="00E12116">
        <w:rPr>
          <w:b/>
          <w:bCs/>
          <w:sz w:val="22"/>
          <w:szCs w:val="22"/>
          <w:lang w:val="ru-RU"/>
        </w:rPr>
        <w:t>30A</w:t>
      </w:r>
      <w:r w:rsidRPr="00E12116">
        <w:rPr>
          <w:sz w:val="22"/>
          <w:szCs w:val="22"/>
          <w:lang w:val="ru-RU"/>
        </w:rPr>
        <w:t xml:space="preserve">, примечании 1 к заголовку Статьи 6 и примечании 11 к заголовку Статьи 8 Приложения </w:t>
      </w:r>
      <w:r w:rsidRPr="00E12116">
        <w:rPr>
          <w:b/>
          <w:bCs/>
          <w:sz w:val="22"/>
          <w:szCs w:val="22"/>
          <w:lang w:val="ru-RU"/>
        </w:rPr>
        <w:t>30B</w:t>
      </w:r>
      <w:r w:rsidRPr="00E12116">
        <w:rPr>
          <w:sz w:val="22"/>
          <w:szCs w:val="22"/>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14:paraId="79F73DBC" w14:textId="77777777" w:rsidR="00221E77" w:rsidRPr="00E12116" w:rsidRDefault="00221E77" w:rsidP="00221E77">
      <w:pPr>
        <w:tabs>
          <w:tab w:val="left" w:pos="851"/>
        </w:tabs>
        <w:rPr>
          <w:sz w:val="22"/>
          <w:szCs w:val="22"/>
          <w:lang w:val="ru-RU"/>
        </w:rPr>
      </w:pPr>
      <w:r w:rsidRPr="00E12116">
        <w:rPr>
          <w:rFonts w:eastAsia="SimSun"/>
          <w:sz w:val="22"/>
          <w:szCs w:val="22"/>
          <w:lang w:val="ru-RU"/>
        </w:rPr>
        <w:t>2</w:t>
      </w:r>
      <w:r w:rsidRPr="00E12116">
        <w:rPr>
          <w:rFonts w:eastAsia="SimSun"/>
          <w:sz w:val="22"/>
          <w:szCs w:val="22"/>
          <w:lang w:val="ru-RU"/>
        </w:rPr>
        <w:tab/>
        <w:t xml:space="preserve">Решением 482 Совета предусматривается, что </w:t>
      </w:r>
      <w:r w:rsidRPr="00E12116">
        <w:rPr>
          <w:sz w:val="22"/>
          <w:szCs w:val="22"/>
          <w:lang w:val="ru-RU"/>
        </w:rPr>
        <w:t xml:space="preserve">платежи должны производиться на основе счета, выставленного Бюро по получении </w:t>
      </w:r>
      <w:r w:rsidRPr="00E12116">
        <w:rPr>
          <w:sz w:val="22"/>
          <w:szCs w:val="22"/>
          <w:cs/>
          <w:lang w:val="ru-RU"/>
        </w:rPr>
        <w:t>‎</w:t>
      </w:r>
      <w:r w:rsidRPr="00E12116">
        <w:rPr>
          <w:sz w:val="22"/>
          <w:szCs w:val="22"/>
          <w:lang w:val="ru-RU"/>
        </w:rPr>
        <w:t xml:space="preserve">заявки на регистрацию и направленного заявляющей администрации, в течение не более шести </w:t>
      </w:r>
      <w:r w:rsidRPr="00E12116">
        <w:rPr>
          <w:sz w:val="22"/>
          <w:szCs w:val="22"/>
          <w:cs/>
          <w:lang w:val="ru-RU"/>
        </w:rPr>
        <w:t>‎</w:t>
      </w:r>
      <w:r w:rsidRPr="00E12116">
        <w:rPr>
          <w:sz w:val="22"/>
          <w:szCs w:val="22"/>
          <w:lang w:val="ru-RU"/>
        </w:rPr>
        <w:t>месяцев после выставления счета.</w:t>
      </w:r>
      <w:r w:rsidRPr="00E12116">
        <w:rPr>
          <w:sz w:val="22"/>
          <w:szCs w:val="22"/>
          <w:cs/>
          <w:lang w:val="ru-RU"/>
        </w:rPr>
        <w:t>‎</w:t>
      </w:r>
    </w:p>
    <w:p w14:paraId="1D0851C1" w14:textId="77777777" w:rsidR="00221E77" w:rsidRPr="00E12116" w:rsidRDefault="00221E77" w:rsidP="00221E77">
      <w:pPr>
        <w:tabs>
          <w:tab w:val="left" w:pos="851"/>
        </w:tabs>
        <w:rPr>
          <w:sz w:val="22"/>
          <w:szCs w:val="22"/>
          <w:lang w:val="ru-RU"/>
        </w:rPr>
      </w:pPr>
      <w:r w:rsidRPr="00E12116">
        <w:rPr>
          <w:sz w:val="22"/>
          <w:szCs w:val="22"/>
          <w:lang w:val="ru-RU"/>
        </w:rPr>
        <w:t>3</w:t>
      </w:r>
      <w:r w:rsidRPr="00E12116">
        <w:rPr>
          <w:sz w:val="22"/>
          <w:szCs w:val="22"/>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14:paraId="633527B6" w14:textId="77777777" w:rsidR="00221E77" w:rsidRPr="00E12116" w:rsidRDefault="00221E77" w:rsidP="00221E77">
      <w:pPr>
        <w:tabs>
          <w:tab w:val="left" w:pos="851"/>
        </w:tabs>
        <w:rPr>
          <w:sz w:val="22"/>
          <w:szCs w:val="22"/>
          <w:lang w:val="ru-RU"/>
        </w:rPr>
      </w:pPr>
      <w:r w:rsidRPr="00E12116">
        <w:rPr>
          <w:sz w:val="22"/>
          <w:szCs w:val="22"/>
          <w:lang w:val="ru-RU"/>
        </w:rPr>
        <w:t>4</w:t>
      </w:r>
      <w:r w:rsidRPr="00E12116">
        <w:rPr>
          <w:sz w:val="22"/>
          <w:szCs w:val="22"/>
          <w:lang w:val="ru-RU"/>
        </w:rPr>
        <w:tab/>
        <w:t>С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14:paraId="09415FB7" w14:textId="77777777" w:rsidR="00221E77" w:rsidRPr="00E12116" w:rsidRDefault="00221E77" w:rsidP="00221E77">
      <w:pPr>
        <w:tabs>
          <w:tab w:val="left" w:pos="851"/>
        </w:tabs>
        <w:rPr>
          <w:sz w:val="22"/>
          <w:szCs w:val="22"/>
          <w:lang w:val="ru-RU"/>
        </w:rPr>
      </w:pPr>
      <w:r w:rsidRPr="00E12116">
        <w:rPr>
          <w:sz w:val="22"/>
          <w:szCs w:val="22"/>
          <w:lang w:val="ru-RU"/>
        </w:rPr>
        <w:t>5</w:t>
      </w:r>
      <w:r w:rsidRPr="00E12116">
        <w:rPr>
          <w:sz w:val="22"/>
          <w:szCs w:val="22"/>
          <w:lang w:val="ru-RU"/>
        </w:rPr>
        <w:tab/>
        <w:t xml:space="preserve">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w:t>
      </w:r>
      <w:proofErr w:type="spellStart"/>
      <w:r w:rsidRPr="00E12116">
        <w:rPr>
          <w:sz w:val="22"/>
          <w:szCs w:val="22"/>
          <w:lang w:val="ru-RU"/>
        </w:rPr>
        <w:t>Радиорегламентарного</w:t>
      </w:r>
      <w:proofErr w:type="spellEnd"/>
      <w:r w:rsidRPr="00E12116">
        <w:rPr>
          <w:sz w:val="22"/>
          <w:szCs w:val="22"/>
          <w:lang w:val="ru-RU"/>
        </w:rPr>
        <w:t xml:space="preserve"> комитета.</w:t>
      </w:r>
    </w:p>
    <w:p w14:paraId="70CE9A72" w14:textId="77777777" w:rsidR="005441DB" w:rsidRPr="00E12116" w:rsidRDefault="005441DB" w:rsidP="005441DB">
      <w:pPr>
        <w:spacing w:before="480"/>
        <w:jc w:val="center"/>
        <w:rPr>
          <w:sz w:val="22"/>
          <w:szCs w:val="22"/>
        </w:rPr>
      </w:pPr>
      <w:r w:rsidRPr="00E12116">
        <w:rPr>
          <w:sz w:val="22"/>
          <w:szCs w:val="22"/>
        </w:rPr>
        <w:t>______________</w:t>
      </w:r>
    </w:p>
    <w:p w14:paraId="2478CB59" w14:textId="77777777" w:rsidR="005143F2" w:rsidRDefault="005143F2" w:rsidP="00CD2CAC">
      <w:pPr>
        <w:spacing w:line="270" w:lineRule="exact"/>
        <w:rPr>
          <w:rFonts w:eastAsia="SimSun"/>
          <w:lang w:eastAsia="zh-CN"/>
        </w:rPr>
      </w:pPr>
    </w:p>
    <w:p w14:paraId="1B3F6A3D" w14:textId="77777777" w:rsidR="005143F2" w:rsidRDefault="005143F2" w:rsidP="00CD2CAC">
      <w:pPr>
        <w:spacing w:line="270" w:lineRule="exact"/>
      </w:pPr>
    </w:p>
    <w:p w14:paraId="10D1CBDD" w14:textId="53D980D2" w:rsidR="000F17AB" w:rsidRDefault="000F17AB" w:rsidP="005143F2"/>
    <w:p w14:paraId="303F228C" w14:textId="77777777" w:rsidR="005143F2" w:rsidRDefault="005143F2" w:rsidP="005143F2">
      <w:pPr>
        <w:sectPr w:rsidR="005143F2" w:rsidSect="005143F2">
          <w:headerReference w:type="default" r:id="rId8"/>
          <w:footnotePr>
            <w:pos w:val="beneathText"/>
          </w:footnotePr>
          <w:pgSz w:w="11907" w:h="16840" w:code="9"/>
          <w:pgMar w:top="1701" w:right="851" w:bottom="1134" w:left="1985" w:header="720" w:footer="482" w:gutter="0"/>
          <w:cols w:space="720"/>
          <w:vAlign w:val="both"/>
        </w:sectPr>
      </w:pPr>
    </w:p>
    <w:p w14:paraId="04724EA1" w14:textId="77777777" w:rsidR="005143F2" w:rsidRDefault="005143F2" w:rsidP="005143F2"/>
    <w:sectPr w:rsidR="005143F2" w:rsidSect="005143F2">
      <w:headerReference w:type="even"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3FB1F" w14:textId="77777777" w:rsidR="004F681C" w:rsidRDefault="004F681C">
      <w:r>
        <w:separator/>
      </w:r>
    </w:p>
  </w:endnote>
  <w:endnote w:type="continuationSeparator" w:id="0">
    <w:p w14:paraId="6F1F6DD7" w14:textId="77777777" w:rsidR="004F681C" w:rsidRDefault="004F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CD1A8" w14:textId="77777777" w:rsidR="004F681C" w:rsidRDefault="004F681C">
      <w:r>
        <w:rPr>
          <w:b/>
        </w:rPr>
        <w:t>_______________</w:t>
      </w:r>
    </w:p>
  </w:footnote>
  <w:footnote w:type="continuationSeparator" w:id="0">
    <w:p w14:paraId="78BF2CA9" w14:textId="77777777" w:rsidR="004F681C" w:rsidRDefault="004F6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277"/>
      <w:gridCol w:w="2693"/>
      <w:gridCol w:w="1276"/>
      <w:gridCol w:w="1558"/>
    </w:tblGrid>
    <w:tr w:rsidR="005143F2" w14:paraId="766C35E3" w14:textId="77777777" w:rsidTr="00221E77">
      <w:trPr>
        <w:cantSplit/>
        <w:jc w:val="right"/>
      </w:trPr>
      <w:tc>
        <w:tcPr>
          <w:tcW w:w="1277" w:type="dxa"/>
          <w:tcBorders>
            <w:top w:val="single" w:sz="6" w:space="0" w:color="auto"/>
            <w:left w:val="single" w:sz="6" w:space="0" w:color="auto"/>
            <w:bottom w:val="single" w:sz="6" w:space="0" w:color="auto"/>
            <w:right w:val="single" w:sz="6" w:space="0" w:color="auto"/>
          </w:tcBorders>
        </w:tcPr>
        <w:p w14:paraId="55D2773E" w14:textId="0CCDDB01" w:rsidR="005143F2" w:rsidRDefault="00221E77" w:rsidP="005143F2">
          <w:pPr>
            <w:pStyle w:val="HeaderRegProc"/>
            <w:rPr>
              <w:lang w:val="en-US"/>
            </w:rPr>
          </w:pPr>
          <w:proofErr w:type="spellStart"/>
          <w:r>
            <w:t>Часть</w:t>
          </w:r>
          <w:proofErr w:type="spellEnd"/>
          <w:r>
            <w:t xml:space="preserve"> A1</w:t>
          </w:r>
        </w:p>
      </w:tc>
      <w:tc>
        <w:tcPr>
          <w:tcW w:w="2693" w:type="dxa"/>
          <w:tcBorders>
            <w:top w:val="single" w:sz="6" w:space="0" w:color="auto"/>
            <w:left w:val="single" w:sz="6" w:space="0" w:color="auto"/>
            <w:bottom w:val="single" w:sz="6" w:space="0" w:color="auto"/>
            <w:right w:val="single" w:sz="6" w:space="0" w:color="auto"/>
          </w:tcBorders>
        </w:tcPr>
        <w:p w14:paraId="06356164" w14:textId="7B071F84" w:rsidR="005143F2" w:rsidRDefault="00221E77" w:rsidP="005143F2">
          <w:pPr>
            <w:pStyle w:val="HeaderRegProc"/>
            <w:rPr>
              <w:lang w:val="en-US"/>
            </w:rPr>
          </w:pPr>
          <w:proofErr w:type="spellStart"/>
          <w:r w:rsidRPr="00221E77">
            <w:rPr>
              <w:lang w:val="fr-FR"/>
            </w:rPr>
            <w:t>Просроченн</w:t>
          </w:r>
          <w:r>
            <w:rPr>
              <w:lang w:val="ru-RU"/>
            </w:rPr>
            <w:t>ый</w:t>
          </w:r>
          <w:proofErr w:type="spellEnd"/>
          <w:r w:rsidRPr="00221E77">
            <w:rPr>
              <w:lang w:val="fr-FR"/>
            </w:rPr>
            <w:t xml:space="preserve"> </w:t>
          </w:r>
          <w:proofErr w:type="spellStart"/>
          <w:r w:rsidRPr="00221E77">
            <w:rPr>
              <w:lang w:val="fr-FR"/>
            </w:rPr>
            <w:t>платеж</w:t>
          </w:r>
          <w:proofErr w:type="spellEnd"/>
        </w:p>
      </w:tc>
      <w:tc>
        <w:tcPr>
          <w:tcW w:w="1276" w:type="dxa"/>
          <w:tcBorders>
            <w:top w:val="single" w:sz="6" w:space="0" w:color="auto"/>
            <w:left w:val="single" w:sz="6" w:space="0" w:color="auto"/>
            <w:bottom w:val="single" w:sz="6" w:space="0" w:color="auto"/>
            <w:right w:val="single" w:sz="6" w:space="0" w:color="auto"/>
          </w:tcBorders>
        </w:tcPr>
        <w:p w14:paraId="48E5E0F7" w14:textId="13E1A631" w:rsidR="005143F2" w:rsidRDefault="00221E77" w:rsidP="005143F2">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558" w:type="dxa"/>
          <w:tcBorders>
            <w:top w:val="single" w:sz="6" w:space="0" w:color="auto"/>
            <w:left w:val="single" w:sz="6" w:space="0" w:color="auto"/>
            <w:bottom w:val="single" w:sz="6" w:space="0" w:color="auto"/>
            <w:right w:val="single" w:sz="6" w:space="0" w:color="auto"/>
          </w:tcBorders>
        </w:tcPr>
        <w:p w14:paraId="35F440F1" w14:textId="48C53436" w:rsidR="005143F2" w:rsidRDefault="00221E77" w:rsidP="005143F2">
          <w:pPr>
            <w:pStyle w:val="HeaderRegProc"/>
            <w:rPr>
              <w:lang w:val="fr-CH"/>
            </w:rPr>
          </w:pPr>
          <w:proofErr w:type="spellStart"/>
          <w:proofErr w:type="gramStart"/>
          <w:r>
            <w:rPr>
              <w:lang w:val="fr-CH"/>
            </w:rPr>
            <w:t>Пересм</w:t>
          </w:r>
          <w:proofErr w:type="spellEnd"/>
          <w:r>
            <w:rPr>
              <w:lang w:val="fr-CH"/>
            </w:rPr>
            <w:t>.-</w:t>
          </w:r>
          <w:proofErr w:type="gramEnd"/>
        </w:p>
      </w:tc>
    </w:tr>
  </w:tbl>
  <w:p w14:paraId="42D08D88" w14:textId="77777777" w:rsidR="005143F2" w:rsidRDefault="005143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968" w14:textId="77777777" w:rsidR="005143F2" w:rsidRDefault="005143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49287821">
    <w:abstractNumId w:val="0"/>
  </w:num>
  <w:num w:numId="2" w16cid:durableId="293021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08"/>
    <w:rsid w:val="00001A29"/>
    <w:rsid w:val="0000218F"/>
    <w:rsid w:val="00004852"/>
    <w:rsid w:val="000110D1"/>
    <w:rsid w:val="00014ACB"/>
    <w:rsid w:val="0001745C"/>
    <w:rsid w:val="0002454B"/>
    <w:rsid w:val="000252F7"/>
    <w:rsid w:val="00025809"/>
    <w:rsid w:val="00033B7A"/>
    <w:rsid w:val="00036AE2"/>
    <w:rsid w:val="00037842"/>
    <w:rsid w:val="000419EE"/>
    <w:rsid w:val="00042402"/>
    <w:rsid w:val="000436EB"/>
    <w:rsid w:val="00046E66"/>
    <w:rsid w:val="00057D22"/>
    <w:rsid w:val="0006466F"/>
    <w:rsid w:val="00066F29"/>
    <w:rsid w:val="00070C2D"/>
    <w:rsid w:val="00074CCE"/>
    <w:rsid w:val="0007569B"/>
    <w:rsid w:val="0008010A"/>
    <w:rsid w:val="00081094"/>
    <w:rsid w:val="000814A1"/>
    <w:rsid w:val="000A5459"/>
    <w:rsid w:val="000B6627"/>
    <w:rsid w:val="000D0337"/>
    <w:rsid w:val="000D7BEA"/>
    <w:rsid w:val="000E4A45"/>
    <w:rsid w:val="000E6A7A"/>
    <w:rsid w:val="000E79FA"/>
    <w:rsid w:val="000F0017"/>
    <w:rsid w:val="000F11B7"/>
    <w:rsid w:val="000F17AB"/>
    <w:rsid w:val="000F54A4"/>
    <w:rsid w:val="00103452"/>
    <w:rsid w:val="00105059"/>
    <w:rsid w:val="00107A87"/>
    <w:rsid w:val="0011007E"/>
    <w:rsid w:val="00111320"/>
    <w:rsid w:val="00121A38"/>
    <w:rsid w:val="00122EE9"/>
    <w:rsid w:val="0012445E"/>
    <w:rsid w:val="00127B6A"/>
    <w:rsid w:val="00131C7E"/>
    <w:rsid w:val="0013355B"/>
    <w:rsid w:val="001359B5"/>
    <w:rsid w:val="00143BB3"/>
    <w:rsid w:val="00151DF2"/>
    <w:rsid w:val="00155A7F"/>
    <w:rsid w:val="00160849"/>
    <w:rsid w:val="00164CD0"/>
    <w:rsid w:val="00165F61"/>
    <w:rsid w:val="001732E1"/>
    <w:rsid w:val="0017378C"/>
    <w:rsid w:val="001844BB"/>
    <w:rsid w:val="001847B8"/>
    <w:rsid w:val="001864D2"/>
    <w:rsid w:val="001873E5"/>
    <w:rsid w:val="00190544"/>
    <w:rsid w:val="0019142D"/>
    <w:rsid w:val="00192F06"/>
    <w:rsid w:val="00195B4E"/>
    <w:rsid w:val="00197AB3"/>
    <w:rsid w:val="001A54F3"/>
    <w:rsid w:val="001B097C"/>
    <w:rsid w:val="001B129B"/>
    <w:rsid w:val="001B2DD7"/>
    <w:rsid w:val="001B4604"/>
    <w:rsid w:val="001B5D36"/>
    <w:rsid w:val="001C0489"/>
    <w:rsid w:val="001C4217"/>
    <w:rsid w:val="001D249D"/>
    <w:rsid w:val="001D63DB"/>
    <w:rsid w:val="001E1BE2"/>
    <w:rsid w:val="001E3E5E"/>
    <w:rsid w:val="001F5A61"/>
    <w:rsid w:val="001F6E0A"/>
    <w:rsid w:val="002025FC"/>
    <w:rsid w:val="00206ED9"/>
    <w:rsid w:val="00211731"/>
    <w:rsid w:val="002138E7"/>
    <w:rsid w:val="00217A63"/>
    <w:rsid w:val="00217D57"/>
    <w:rsid w:val="00221E77"/>
    <w:rsid w:val="0022616B"/>
    <w:rsid w:val="00230B0C"/>
    <w:rsid w:val="00231747"/>
    <w:rsid w:val="00240D7C"/>
    <w:rsid w:val="00243191"/>
    <w:rsid w:val="00251170"/>
    <w:rsid w:val="00260183"/>
    <w:rsid w:val="00260261"/>
    <w:rsid w:val="00262251"/>
    <w:rsid w:val="00262767"/>
    <w:rsid w:val="002715A0"/>
    <w:rsid w:val="00273E6C"/>
    <w:rsid w:val="0027743D"/>
    <w:rsid w:val="00277A53"/>
    <w:rsid w:val="002915C3"/>
    <w:rsid w:val="00294B0E"/>
    <w:rsid w:val="002950AC"/>
    <w:rsid w:val="0029605D"/>
    <w:rsid w:val="002973EC"/>
    <w:rsid w:val="002A63DD"/>
    <w:rsid w:val="002B0285"/>
    <w:rsid w:val="002B6EFA"/>
    <w:rsid w:val="002C162A"/>
    <w:rsid w:val="002D0380"/>
    <w:rsid w:val="002D2A28"/>
    <w:rsid w:val="002F2B55"/>
    <w:rsid w:val="002F4344"/>
    <w:rsid w:val="002F6FCF"/>
    <w:rsid w:val="002F7249"/>
    <w:rsid w:val="0030289F"/>
    <w:rsid w:val="00302B74"/>
    <w:rsid w:val="00306C8F"/>
    <w:rsid w:val="00306E56"/>
    <w:rsid w:val="00310CA1"/>
    <w:rsid w:val="003143D5"/>
    <w:rsid w:val="00321EF2"/>
    <w:rsid w:val="00324390"/>
    <w:rsid w:val="003247EB"/>
    <w:rsid w:val="00325D07"/>
    <w:rsid w:val="003271CB"/>
    <w:rsid w:val="00331ABE"/>
    <w:rsid w:val="003323D0"/>
    <w:rsid w:val="003339E2"/>
    <w:rsid w:val="00333D2C"/>
    <w:rsid w:val="0033560F"/>
    <w:rsid w:val="00341DC1"/>
    <w:rsid w:val="003425AF"/>
    <w:rsid w:val="00343A57"/>
    <w:rsid w:val="0034547A"/>
    <w:rsid w:val="003507B1"/>
    <w:rsid w:val="00357A6B"/>
    <w:rsid w:val="003613D8"/>
    <w:rsid w:val="00366723"/>
    <w:rsid w:val="003720D8"/>
    <w:rsid w:val="003742E1"/>
    <w:rsid w:val="0038143D"/>
    <w:rsid w:val="003826DD"/>
    <w:rsid w:val="003A38CE"/>
    <w:rsid w:val="003A39A7"/>
    <w:rsid w:val="003B350E"/>
    <w:rsid w:val="003C63B7"/>
    <w:rsid w:val="003D25A8"/>
    <w:rsid w:val="003D6283"/>
    <w:rsid w:val="003D6A20"/>
    <w:rsid w:val="003E07F0"/>
    <w:rsid w:val="003E7AB9"/>
    <w:rsid w:val="003F3827"/>
    <w:rsid w:val="003F3AEF"/>
    <w:rsid w:val="003F7EAB"/>
    <w:rsid w:val="00414078"/>
    <w:rsid w:val="00414EEB"/>
    <w:rsid w:val="00416431"/>
    <w:rsid w:val="004221C7"/>
    <w:rsid w:val="00422C91"/>
    <w:rsid w:val="00424D23"/>
    <w:rsid w:val="00426569"/>
    <w:rsid w:val="00430EB8"/>
    <w:rsid w:val="00431A23"/>
    <w:rsid w:val="00431C3B"/>
    <w:rsid w:val="004328FD"/>
    <w:rsid w:val="00433724"/>
    <w:rsid w:val="00433C3F"/>
    <w:rsid w:val="00434B8B"/>
    <w:rsid w:val="0043708F"/>
    <w:rsid w:val="004373DC"/>
    <w:rsid w:val="00440BDF"/>
    <w:rsid w:val="00444405"/>
    <w:rsid w:val="0044469A"/>
    <w:rsid w:val="004531C5"/>
    <w:rsid w:val="004547D9"/>
    <w:rsid w:val="00456239"/>
    <w:rsid w:val="00473A83"/>
    <w:rsid w:val="00476838"/>
    <w:rsid w:val="004813C7"/>
    <w:rsid w:val="004862C5"/>
    <w:rsid w:val="00492F8D"/>
    <w:rsid w:val="004A6895"/>
    <w:rsid w:val="004B07E5"/>
    <w:rsid w:val="004B0B14"/>
    <w:rsid w:val="004B1221"/>
    <w:rsid w:val="004B6D10"/>
    <w:rsid w:val="004C058D"/>
    <w:rsid w:val="004C3BB3"/>
    <w:rsid w:val="004C6CC0"/>
    <w:rsid w:val="004D1E9B"/>
    <w:rsid w:val="004D25CC"/>
    <w:rsid w:val="004E6141"/>
    <w:rsid w:val="004F23DE"/>
    <w:rsid w:val="004F41A7"/>
    <w:rsid w:val="004F5272"/>
    <w:rsid w:val="004F681C"/>
    <w:rsid w:val="0050227D"/>
    <w:rsid w:val="00503A2B"/>
    <w:rsid w:val="005143F2"/>
    <w:rsid w:val="00517344"/>
    <w:rsid w:val="005203A9"/>
    <w:rsid w:val="005267BF"/>
    <w:rsid w:val="00526F3D"/>
    <w:rsid w:val="0052758F"/>
    <w:rsid w:val="00527FEC"/>
    <w:rsid w:val="00537BE4"/>
    <w:rsid w:val="005419AE"/>
    <w:rsid w:val="005441DB"/>
    <w:rsid w:val="005467C6"/>
    <w:rsid w:val="0056173B"/>
    <w:rsid w:val="00561FCC"/>
    <w:rsid w:val="0056238E"/>
    <w:rsid w:val="005652A3"/>
    <w:rsid w:val="00583975"/>
    <w:rsid w:val="00583F10"/>
    <w:rsid w:val="0058784A"/>
    <w:rsid w:val="005A09AC"/>
    <w:rsid w:val="005A574B"/>
    <w:rsid w:val="005B0F03"/>
    <w:rsid w:val="005B7282"/>
    <w:rsid w:val="005B7C96"/>
    <w:rsid w:val="005C1190"/>
    <w:rsid w:val="005C2915"/>
    <w:rsid w:val="005C72C2"/>
    <w:rsid w:val="005D2320"/>
    <w:rsid w:val="005D5A96"/>
    <w:rsid w:val="005E1100"/>
    <w:rsid w:val="005E1C0C"/>
    <w:rsid w:val="005E21AC"/>
    <w:rsid w:val="005E324E"/>
    <w:rsid w:val="005E3F9D"/>
    <w:rsid w:val="005F2F6A"/>
    <w:rsid w:val="005F3C80"/>
    <w:rsid w:val="005F4FC2"/>
    <w:rsid w:val="005F67D8"/>
    <w:rsid w:val="005F69B4"/>
    <w:rsid w:val="00601138"/>
    <w:rsid w:val="006012D2"/>
    <w:rsid w:val="00601AD6"/>
    <w:rsid w:val="00604D22"/>
    <w:rsid w:val="00605F4E"/>
    <w:rsid w:val="00607E45"/>
    <w:rsid w:val="00610180"/>
    <w:rsid w:val="006113D3"/>
    <w:rsid w:val="00615585"/>
    <w:rsid w:val="00616ECC"/>
    <w:rsid w:val="00620459"/>
    <w:rsid w:val="0062531E"/>
    <w:rsid w:val="00626270"/>
    <w:rsid w:val="00631ABF"/>
    <w:rsid w:val="00641B4D"/>
    <w:rsid w:val="00643847"/>
    <w:rsid w:val="00646306"/>
    <w:rsid w:val="006525FB"/>
    <w:rsid w:val="006544DC"/>
    <w:rsid w:val="00654B35"/>
    <w:rsid w:val="00655C14"/>
    <w:rsid w:val="006600D9"/>
    <w:rsid w:val="00661584"/>
    <w:rsid w:val="00662C01"/>
    <w:rsid w:val="00664D78"/>
    <w:rsid w:val="00671FC3"/>
    <w:rsid w:val="0067631D"/>
    <w:rsid w:val="00683A27"/>
    <w:rsid w:val="006927F0"/>
    <w:rsid w:val="00693463"/>
    <w:rsid w:val="00695745"/>
    <w:rsid w:val="006974F9"/>
    <w:rsid w:val="006A0B7A"/>
    <w:rsid w:val="006A193E"/>
    <w:rsid w:val="006A7230"/>
    <w:rsid w:val="006A79E6"/>
    <w:rsid w:val="006A7E23"/>
    <w:rsid w:val="006B1575"/>
    <w:rsid w:val="006B2062"/>
    <w:rsid w:val="006C0A17"/>
    <w:rsid w:val="006C253A"/>
    <w:rsid w:val="006C6D1E"/>
    <w:rsid w:val="006D1A0E"/>
    <w:rsid w:val="006D1AC7"/>
    <w:rsid w:val="006E710F"/>
    <w:rsid w:val="006F6770"/>
    <w:rsid w:val="00700059"/>
    <w:rsid w:val="0070031C"/>
    <w:rsid w:val="007009F6"/>
    <w:rsid w:val="00703775"/>
    <w:rsid w:val="00703DA4"/>
    <w:rsid w:val="007131BC"/>
    <w:rsid w:val="0071681F"/>
    <w:rsid w:val="007240C7"/>
    <w:rsid w:val="00724B16"/>
    <w:rsid w:val="00733758"/>
    <w:rsid w:val="0073478A"/>
    <w:rsid w:val="007449FE"/>
    <w:rsid w:val="0074627B"/>
    <w:rsid w:val="007465DD"/>
    <w:rsid w:val="00755E23"/>
    <w:rsid w:val="00760D5B"/>
    <w:rsid w:val="0076363E"/>
    <w:rsid w:val="00771A24"/>
    <w:rsid w:val="00772A17"/>
    <w:rsid w:val="00774174"/>
    <w:rsid w:val="00780F9A"/>
    <w:rsid w:val="00784C6C"/>
    <w:rsid w:val="00785873"/>
    <w:rsid w:val="0079536B"/>
    <w:rsid w:val="00796658"/>
    <w:rsid w:val="007A280E"/>
    <w:rsid w:val="007A425C"/>
    <w:rsid w:val="007B089E"/>
    <w:rsid w:val="007B3FEE"/>
    <w:rsid w:val="007B59B2"/>
    <w:rsid w:val="007B7F24"/>
    <w:rsid w:val="007C4A4C"/>
    <w:rsid w:val="007D0BB3"/>
    <w:rsid w:val="007E1256"/>
    <w:rsid w:val="007E5595"/>
    <w:rsid w:val="007F07EA"/>
    <w:rsid w:val="007F119D"/>
    <w:rsid w:val="00802868"/>
    <w:rsid w:val="0080388B"/>
    <w:rsid w:val="00805789"/>
    <w:rsid w:val="00814ABC"/>
    <w:rsid w:val="008155B1"/>
    <w:rsid w:val="00825C00"/>
    <w:rsid w:val="008273EF"/>
    <w:rsid w:val="00834E3A"/>
    <w:rsid w:val="008355EC"/>
    <w:rsid w:val="00837049"/>
    <w:rsid w:val="00844220"/>
    <w:rsid w:val="0084539A"/>
    <w:rsid w:val="00854FE9"/>
    <w:rsid w:val="008564B6"/>
    <w:rsid w:val="00857537"/>
    <w:rsid w:val="0086064C"/>
    <w:rsid w:val="0086079F"/>
    <w:rsid w:val="00863D03"/>
    <w:rsid w:val="00873807"/>
    <w:rsid w:val="0088607C"/>
    <w:rsid w:val="00886752"/>
    <w:rsid w:val="00886F39"/>
    <w:rsid w:val="0089085E"/>
    <w:rsid w:val="00891DE0"/>
    <w:rsid w:val="00897FB0"/>
    <w:rsid w:val="008A0220"/>
    <w:rsid w:val="008A13C3"/>
    <w:rsid w:val="008A1840"/>
    <w:rsid w:val="008A3BE3"/>
    <w:rsid w:val="008B2F34"/>
    <w:rsid w:val="008C28E1"/>
    <w:rsid w:val="008D15AD"/>
    <w:rsid w:val="008D2740"/>
    <w:rsid w:val="008D40E7"/>
    <w:rsid w:val="008E044B"/>
    <w:rsid w:val="008E143F"/>
    <w:rsid w:val="008E7672"/>
    <w:rsid w:val="008F04AB"/>
    <w:rsid w:val="008F1C5C"/>
    <w:rsid w:val="008F4B5C"/>
    <w:rsid w:val="008F5935"/>
    <w:rsid w:val="008F647E"/>
    <w:rsid w:val="00901B27"/>
    <w:rsid w:val="00904756"/>
    <w:rsid w:val="00916C6A"/>
    <w:rsid w:val="0092289D"/>
    <w:rsid w:val="009314A3"/>
    <w:rsid w:val="0093345F"/>
    <w:rsid w:val="00934196"/>
    <w:rsid w:val="00936DB0"/>
    <w:rsid w:val="00940514"/>
    <w:rsid w:val="00944915"/>
    <w:rsid w:val="009463F3"/>
    <w:rsid w:val="00951416"/>
    <w:rsid w:val="009613E2"/>
    <w:rsid w:val="00963257"/>
    <w:rsid w:val="0096370C"/>
    <w:rsid w:val="0096601C"/>
    <w:rsid w:val="00982209"/>
    <w:rsid w:val="00983B13"/>
    <w:rsid w:val="00984B84"/>
    <w:rsid w:val="00985269"/>
    <w:rsid w:val="00985541"/>
    <w:rsid w:val="0099267C"/>
    <w:rsid w:val="00993047"/>
    <w:rsid w:val="00996B7B"/>
    <w:rsid w:val="00997A20"/>
    <w:rsid w:val="00997B27"/>
    <w:rsid w:val="009A5213"/>
    <w:rsid w:val="009A763F"/>
    <w:rsid w:val="009B1CA1"/>
    <w:rsid w:val="009B5536"/>
    <w:rsid w:val="009B7E90"/>
    <w:rsid w:val="009C012B"/>
    <w:rsid w:val="009C1CA9"/>
    <w:rsid w:val="009C3500"/>
    <w:rsid w:val="009C7411"/>
    <w:rsid w:val="009D0D62"/>
    <w:rsid w:val="009E09D4"/>
    <w:rsid w:val="009E12DD"/>
    <w:rsid w:val="009F5B4C"/>
    <w:rsid w:val="00A00E2F"/>
    <w:rsid w:val="00A047D4"/>
    <w:rsid w:val="00A05438"/>
    <w:rsid w:val="00A07BFC"/>
    <w:rsid w:val="00A1786A"/>
    <w:rsid w:val="00A26A46"/>
    <w:rsid w:val="00A4116C"/>
    <w:rsid w:val="00A4556A"/>
    <w:rsid w:val="00A45E8F"/>
    <w:rsid w:val="00A5482E"/>
    <w:rsid w:val="00A575E1"/>
    <w:rsid w:val="00A6423C"/>
    <w:rsid w:val="00A64A56"/>
    <w:rsid w:val="00A70933"/>
    <w:rsid w:val="00A77DBF"/>
    <w:rsid w:val="00A80AAE"/>
    <w:rsid w:val="00A82868"/>
    <w:rsid w:val="00A8484A"/>
    <w:rsid w:val="00A84FC3"/>
    <w:rsid w:val="00A96748"/>
    <w:rsid w:val="00A96E8C"/>
    <w:rsid w:val="00AA3D45"/>
    <w:rsid w:val="00AA6D28"/>
    <w:rsid w:val="00AB210C"/>
    <w:rsid w:val="00AB2956"/>
    <w:rsid w:val="00AB637C"/>
    <w:rsid w:val="00AC462D"/>
    <w:rsid w:val="00AC797B"/>
    <w:rsid w:val="00AE3378"/>
    <w:rsid w:val="00AE3603"/>
    <w:rsid w:val="00AE3A78"/>
    <w:rsid w:val="00AF010C"/>
    <w:rsid w:val="00AF796D"/>
    <w:rsid w:val="00B016D9"/>
    <w:rsid w:val="00B04555"/>
    <w:rsid w:val="00B10683"/>
    <w:rsid w:val="00B12F3F"/>
    <w:rsid w:val="00B162FD"/>
    <w:rsid w:val="00B16F78"/>
    <w:rsid w:val="00B177EC"/>
    <w:rsid w:val="00B20A79"/>
    <w:rsid w:val="00B20B36"/>
    <w:rsid w:val="00B21947"/>
    <w:rsid w:val="00B21F6D"/>
    <w:rsid w:val="00B2537A"/>
    <w:rsid w:val="00B34899"/>
    <w:rsid w:val="00B36E85"/>
    <w:rsid w:val="00B41F1D"/>
    <w:rsid w:val="00B47982"/>
    <w:rsid w:val="00B543EF"/>
    <w:rsid w:val="00B570AD"/>
    <w:rsid w:val="00B64A9A"/>
    <w:rsid w:val="00B765C1"/>
    <w:rsid w:val="00B7784E"/>
    <w:rsid w:val="00B923CB"/>
    <w:rsid w:val="00B94BC0"/>
    <w:rsid w:val="00BA189E"/>
    <w:rsid w:val="00BA5393"/>
    <w:rsid w:val="00BB7E01"/>
    <w:rsid w:val="00BC1F98"/>
    <w:rsid w:val="00BC6B0A"/>
    <w:rsid w:val="00BC7BC5"/>
    <w:rsid w:val="00BC7E8C"/>
    <w:rsid w:val="00BD2F23"/>
    <w:rsid w:val="00BD4AB7"/>
    <w:rsid w:val="00BE02D8"/>
    <w:rsid w:val="00BE0954"/>
    <w:rsid w:val="00BF22FD"/>
    <w:rsid w:val="00BF4038"/>
    <w:rsid w:val="00BF72F8"/>
    <w:rsid w:val="00C01757"/>
    <w:rsid w:val="00C03565"/>
    <w:rsid w:val="00C0787B"/>
    <w:rsid w:val="00C10712"/>
    <w:rsid w:val="00C12CA0"/>
    <w:rsid w:val="00C13315"/>
    <w:rsid w:val="00C24091"/>
    <w:rsid w:val="00C30F44"/>
    <w:rsid w:val="00C32E2A"/>
    <w:rsid w:val="00C33EB0"/>
    <w:rsid w:val="00C42946"/>
    <w:rsid w:val="00C46654"/>
    <w:rsid w:val="00C5614B"/>
    <w:rsid w:val="00C857CE"/>
    <w:rsid w:val="00C94105"/>
    <w:rsid w:val="00C94F6F"/>
    <w:rsid w:val="00C95675"/>
    <w:rsid w:val="00CA0708"/>
    <w:rsid w:val="00CA4C14"/>
    <w:rsid w:val="00CA5EE5"/>
    <w:rsid w:val="00CB0300"/>
    <w:rsid w:val="00CB1213"/>
    <w:rsid w:val="00CB2846"/>
    <w:rsid w:val="00CB29E6"/>
    <w:rsid w:val="00CB3E24"/>
    <w:rsid w:val="00CD1E1B"/>
    <w:rsid w:val="00CD266F"/>
    <w:rsid w:val="00CD287B"/>
    <w:rsid w:val="00CD2B10"/>
    <w:rsid w:val="00CD2CAC"/>
    <w:rsid w:val="00CD587A"/>
    <w:rsid w:val="00CD6EDD"/>
    <w:rsid w:val="00CE183B"/>
    <w:rsid w:val="00CE29A9"/>
    <w:rsid w:val="00CE7069"/>
    <w:rsid w:val="00CF12E5"/>
    <w:rsid w:val="00CF1E29"/>
    <w:rsid w:val="00CF241C"/>
    <w:rsid w:val="00CF2A61"/>
    <w:rsid w:val="00CF6C23"/>
    <w:rsid w:val="00CF7259"/>
    <w:rsid w:val="00D02666"/>
    <w:rsid w:val="00D04D29"/>
    <w:rsid w:val="00D12500"/>
    <w:rsid w:val="00D128B8"/>
    <w:rsid w:val="00D159A0"/>
    <w:rsid w:val="00D25C08"/>
    <w:rsid w:val="00D41241"/>
    <w:rsid w:val="00D45942"/>
    <w:rsid w:val="00D57082"/>
    <w:rsid w:val="00D62735"/>
    <w:rsid w:val="00D6511C"/>
    <w:rsid w:val="00D657AF"/>
    <w:rsid w:val="00D70568"/>
    <w:rsid w:val="00D736DF"/>
    <w:rsid w:val="00D73CFF"/>
    <w:rsid w:val="00D7466E"/>
    <w:rsid w:val="00D83452"/>
    <w:rsid w:val="00D86E56"/>
    <w:rsid w:val="00D97807"/>
    <w:rsid w:val="00DA0338"/>
    <w:rsid w:val="00DA3873"/>
    <w:rsid w:val="00DA78EB"/>
    <w:rsid w:val="00DA7D01"/>
    <w:rsid w:val="00DB067B"/>
    <w:rsid w:val="00DB3AF4"/>
    <w:rsid w:val="00DB4D62"/>
    <w:rsid w:val="00DB71EA"/>
    <w:rsid w:val="00DC13AE"/>
    <w:rsid w:val="00DC3206"/>
    <w:rsid w:val="00DD13F5"/>
    <w:rsid w:val="00DD2F46"/>
    <w:rsid w:val="00DD6C16"/>
    <w:rsid w:val="00DD7207"/>
    <w:rsid w:val="00DE71D3"/>
    <w:rsid w:val="00DE7A2F"/>
    <w:rsid w:val="00DF2606"/>
    <w:rsid w:val="00DF40EE"/>
    <w:rsid w:val="00DF7688"/>
    <w:rsid w:val="00E11054"/>
    <w:rsid w:val="00E12116"/>
    <w:rsid w:val="00E124FF"/>
    <w:rsid w:val="00E16F33"/>
    <w:rsid w:val="00E171D1"/>
    <w:rsid w:val="00E26378"/>
    <w:rsid w:val="00E3148D"/>
    <w:rsid w:val="00E32BF6"/>
    <w:rsid w:val="00E33992"/>
    <w:rsid w:val="00E34D4D"/>
    <w:rsid w:val="00E37342"/>
    <w:rsid w:val="00E40636"/>
    <w:rsid w:val="00E441D7"/>
    <w:rsid w:val="00E4474B"/>
    <w:rsid w:val="00E50175"/>
    <w:rsid w:val="00E51D90"/>
    <w:rsid w:val="00E542EC"/>
    <w:rsid w:val="00E54333"/>
    <w:rsid w:val="00E622C9"/>
    <w:rsid w:val="00E63BE7"/>
    <w:rsid w:val="00E64BE7"/>
    <w:rsid w:val="00E670D9"/>
    <w:rsid w:val="00E67589"/>
    <w:rsid w:val="00E70951"/>
    <w:rsid w:val="00E77155"/>
    <w:rsid w:val="00E7799B"/>
    <w:rsid w:val="00E82E04"/>
    <w:rsid w:val="00E84018"/>
    <w:rsid w:val="00E85243"/>
    <w:rsid w:val="00E85B39"/>
    <w:rsid w:val="00EA041A"/>
    <w:rsid w:val="00EA2C36"/>
    <w:rsid w:val="00EA74D4"/>
    <w:rsid w:val="00EB02FA"/>
    <w:rsid w:val="00EB3665"/>
    <w:rsid w:val="00EB7868"/>
    <w:rsid w:val="00EC083E"/>
    <w:rsid w:val="00EC0955"/>
    <w:rsid w:val="00EC1BED"/>
    <w:rsid w:val="00EC2003"/>
    <w:rsid w:val="00EC2490"/>
    <w:rsid w:val="00EC312E"/>
    <w:rsid w:val="00EC476D"/>
    <w:rsid w:val="00ED4A25"/>
    <w:rsid w:val="00EE1110"/>
    <w:rsid w:val="00EF105E"/>
    <w:rsid w:val="00EF457A"/>
    <w:rsid w:val="00EF6F0C"/>
    <w:rsid w:val="00F0129A"/>
    <w:rsid w:val="00F04D71"/>
    <w:rsid w:val="00F10D81"/>
    <w:rsid w:val="00F10F47"/>
    <w:rsid w:val="00F20A1D"/>
    <w:rsid w:val="00F21E6C"/>
    <w:rsid w:val="00F33CEE"/>
    <w:rsid w:val="00F34854"/>
    <w:rsid w:val="00F35514"/>
    <w:rsid w:val="00F357C9"/>
    <w:rsid w:val="00F41A0C"/>
    <w:rsid w:val="00F41E7B"/>
    <w:rsid w:val="00F42C28"/>
    <w:rsid w:val="00F454F1"/>
    <w:rsid w:val="00F51628"/>
    <w:rsid w:val="00F51EAF"/>
    <w:rsid w:val="00F5219C"/>
    <w:rsid w:val="00F56EEA"/>
    <w:rsid w:val="00F575A5"/>
    <w:rsid w:val="00F80BD6"/>
    <w:rsid w:val="00F92300"/>
    <w:rsid w:val="00F923BC"/>
    <w:rsid w:val="00F93C26"/>
    <w:rsid w:val="00FA07CD"/>
    <w:rsid w:val="00FA108E"/>
    <w:rsid w:val="00FA2A60"/>
    <w:rsid w:val="00FA3449"/>
    <w:rsid w:val="00FA4E56"/>
    <w:rsid w:val="00FB5640"/>
    <w:rsid w:val="00FC4879"/>
    <w:rsid w:val="00FC5592"/>
    <w:rsid w:val="00FC7B3F"/>
    <w:rsid w:val="00FD01A9"/>
    <w:rsid w:val="00FD2928"/>
    <w:rsid w:val="00FD3B6B"/>
    <w:rsid w:val="00FD50D6"/>
    <w:rsid w:val="00FE373C"/>
    <w:rsid w:val="00FE48AD"/>
    <w:rsid w:val="00FE6161"/>
    <w:rsid w:val="00FE6624"/>
    <w:rsid w:val="00FE7A3E"/>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5B4F"/>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3C63B7"/>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link w:val="TabletextChar"/>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 w:type="paragraph" w:styleId="Revision">
    <w:name w:val="Revision"/>
    <w:hidden/>
    <w:uiPriority w:val="99"/>
    <w:semiHidden/>
    <w:rsid w:val="006A79E6"/>
    <w:rPr>
      <w:sz w:val="24"/>
      <w:lang w:val="en-GB" w:eastAsia="en-US"/>
    </w:rPr>
  </w:style>
  <w:style w:type="character" w:customStyle="1" w:styleId="TabletextChar">
    <w:name w:val="Table_text Char"/>
    <w:basedOn w:val="DefaultParagraphFont"/>
    <w:link w:val="Tabletext0"/>
    <w:locked/>
    <w:rsid w:val="00873807"/>
    <w:rPr>
      <w:sz w:val="22"/>
      <w:lang w:val="fr-FR" w:eastAsia="en-US"/>
    </w:rPr>
  </w:style>
  <w:style w:type="character" w:customStyle="1" w:styleId="Heading1Char">
    <w:name w:val="Heading 1 Char"/>
    <w:basedOn w:val="DefaultParagraphFont"/>
    <w:link w:val="Heading1"/>
    <w:rsid w:val="00641B4D"/>
    <w:rPr>
      <w:b/>
      <w:sz w:val="28"/>
      <w:lang w:val="en-GB" w:eastAsia="en-US"/>
    </w:rPr>
  </w:style>
  <w:style w:type="paragraph" w:customStyle="1" w:styleId="Reasons">
    <w:name w:val="Reasons"/>
    <w:basedOn w:val="Normal"/>
    <w:qFormat/>
    <w:rsid w:val="005441DB"/>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CDAC4-A8E4-4FEB-8B77-EE06B9F4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276</TotalTime>
  <Pages>2</Pages>
  <Words>335</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subject>Article 9</dc:subject>
  <dc:creator/>
  <cp:keywords/>
  <dc:description/>
  <cp:lastModifiedBy>Berdyeva, Elena</cp:lastModifiedBy>
  <cp:revision>105</cp:revision>
  <cp:lastPrinted>2025-12-10T11:14:00Z</cp:lastPrinted>
  <dcterms:created xsi:type="dcterms:W3CDTF">2021-05-11T08:59:00Z</dcterms:created>
  <dcterms:modified xsi:type="dcterms:W3CDTF">2025-12-10T11:15:00Z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